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4E56F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WYKHAM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14:paraId="7D72AC09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Swalcliffe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33ED7DF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EC5092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DB9A3F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Wryxworth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King’s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made a plaint of</w:t>
      </w:r>
    </w:p>
    <w:p w14:paraId="63B95F57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debt against Perceval </w:t>
      </w:r>
      <w:proofErr w:type="spellStart"/>
      <w:r>
        <w:rPr>
          <w:rFonts w:ascii="Times New Roman" w:hAnsi="Times New Roman" w:cs="Times New Roman"/>
          <w:sz w:val="24"/>
          <w:szCs w:val="24"/>
        </w:rPr>
        <w:t>Wykham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Swalcliffe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 Porter of</w:t>
      </w:r>
    </w:p>
    <w:p w14:paraId="598B817E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Holwell Grange,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7F3A666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C60C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https://waalt.uh.edu/index.php/CP40/776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94378E9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826506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6A83F9" w14:textId="77777777" w:rsidR="00A5336B" w:rsidRDefault="00A5336B" w:rsidP="00A533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614AB6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83AA0" w14:textId="77777777" w:rsidR="00A5336B" w:rsidRDefault="00A5336B" w:rsidP="009139A6">
      <w:r>
        <w:separator/>
      </w:r>
    </w:p>
  </w:endnote>
  <w:endnote w:type="continuationSeparator" w:id="0">
    <w:p w14:paraId="7A2E4EEF" w14:textId="77777777" w:rsidR="00A5336B" w:rsidRDefault="00A533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186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C2E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77D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96ABD" w14:textId="77777777" w:rsidR="00A5336B" w:rsidRDefault="00A5336B" w:rsidP="009139A6">
      <w:r>
        <w:separator/>
      </w:r>
    </w:p>
  </w:footnote>
  <w:footnote w:type="continuationSeparator" w:id="0">
    <w:p w14:paraId="47764DDB" w14:textId="77777777" w:rsidR="00A5336B" w:rsidRDefault="00A533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04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668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C73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36B"/>
    <w:rsid w:val="000666E0"/>
    <w:rsid w:val="002510B7"/>
    <w:rsid w:val="005C130B"/>
    <w:rsid w:val="00826F5C"/>
    <w:rsid w:val="009139A6"/>
    <w:rsid w:val="009448BB"/>
    <w:rsid w:val="00A3176C"/>
    <w:rsid w:val="00A5336B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74C6B"/>
  <w15:chartTrackingRefBased/>
  <w15:docId w15:val="{87C9F35A-0E5C-4C9E-889A-F64AF04FD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33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7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2022-05-25T20:19:00Z</dcterms:created>
  <dcterms:modified xsi:type="dcterms:W3CDTF">2022-05-25T20:19:00Z</dcterms:modified>
</cp:coreProperties>
</file>